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4C7" w:rsidRDefault="006F3DFF" w:rsidP="00A97AD4">
      <w:pPr>
        <w:spacing w:line="360" w:lineRule="auto"/>
        <w:ind w:firstLine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Младежи</w:t>
      </w:r>
      <w:r w:rsidR="00A40CD1" w:rsidRPr="00A40CD1">
        <w:rPr>
          <w:b/>
          <w:sz w:val="28"/>
          <w:szCs w:val="28"/>
        </w:rPr>
        <w:t xml:space="preserve"> Купа България гр.</w:t>
      </w:r>
      <w:r w:rsidR="00396E45">
        <w:rPr>
          <w:b/>
          <w:sz w:val="28"/>
          <w:szCs w:val="28"/>
        </w:rPr>
        <w:t>Ботевград 12.05 – 16.05.2021</w:t>
      </w:r>
      <w:r w:rsidR="00A97AD4">
        <w:rPr>
          <w:b/>
          <w:sz w:val="28"/>
          <w:szCs w:val="28"/>
        </w:rPr>
        <w:t>г.</w:t>
      </w:r>
    </w:p>
    <w:p w:rsidR="00A40CD1" w:rsidRDefault="00A97AD4" w:rsidP="00A40CD1">
      <w:pPr>
        <w:spacing w:line="360" w:lineRule="auto"/>
        <w:ind w:firstLine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Крайно</w:t>
      </w:r>
      <w:r w:rsidR="00205242">
        <w:rPr>
          <w:b/>
          <w:sz w:val="28"/>
          <w:szCs w:val="28"/>
        </w:rPr>
        <w:t xml:space="preserve"> отборно</w:t>
      </w:r>
      <w:r w:rsidR="00A40CD1" w:rsidRPr="00A40CD1">
        <w:rPr>
          <w:b/>
          <w:sz w:val="28"/>
          <w:szCs w:val="28"/>
        </w:rPr>
        <w:t xml:space="preserve"> класиране</w:t>
      </w:r>
    </w:p>
    <w:p w:rsidR="00F27248" w:rsidRDefault="00F27248" w:rsidP="00EB6F20">
      <w:pPr>
        <w:spacing w:line="360" w:lineRule="auto"/>
        <w:rPr>
          <w:b/>
          <w:sz w:val="28"/>
          <w:szCs w:val="28"/>
        </w:rPr>
      </w:pPr>
    </w:p>
    <w:p w:rsidR="00487BD3" w:rsidRDefault="00F27248" w:rsidP="00396E45">
      <w:pPr>
        <w:spacing w:line="360" w:lineRule="auto"/>
        <w:ind w:firstLine="360"/>
        <w:rPr>
          <w:sz w:val="28"/>
          <w:szCs w:val="28"/>
        </w:rPr>
      </w:pPr>
      <w:r w:rsidRPr="00F27248">
        <w:rPr>
          <w:sz w:val="28"/>
          <w:szCs w:val="28"/>
        </w:rPr>
        <w:t>1</w:t>
      </w:r>
      <w:r>
        <w:rPr>
          <w:sz w:val="28"/>
          <w:szCs w:val="28"/>
        </w:rPr>
        <w:t xml:space="preserve">. </w:t>
      </w:r>
      <w:r w:rsidR="00396E45">
        <w:rPr>
          <w:sz w:val="28"/>
          <w:szCs w:val="28"/>
        </w:rPr>
        <w:t>Локомотив София – 31т.</w:t>
      </w:r>
    </w:p>
    <w:p w:rsidR="00396E45" w:rsidRDefault="00396E45" w:rsidP="00396E45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2. БАББ – 20т.</w:t>
      </w:r>
    </w:p>
    <w:p w:rsidR="00396E45" w:rsidRDefault="00396E45" w:rsidP="00396E45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3. Левски Сф – 15т.</w:t>
      </w:r>
    </w:p>
    <w:p w:rsidR="00396E45" w:rsidRDefault="001F6D4C" w:rsidP="00396E45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4</w:t>
      </w:r>
      <w:r w:rsidR="00396E45">
        <w:rPr>
          <w:sz w:val="28"/>
          <w:szCs w:val="28"/>
        </w:rPr>
        <w:t>. Мизия – 13т.</w:t>
      </w:r>
    </w:p>
    <w:p w:rsidR="00396E45" w:rsidRDefault="001F6D4C" w:rsidP="00396E45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5</w:t>
      </w:r>
      <w:r w:rsidR="00396E45">
        <w:rPr>
          <w:sz w:val="28"/>
          <w:szCs w:val="28"/>
        </w:rPr>
        <w:t>. Русе – 10т.</w:t>
      </w:r>
    </w:p>
    <w:p w:rsidR="00396E45" w:rsidRDefault="001F6D4C" w:rsidP="00396E45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6</w:t>
      </w:r>
      <w:r w:rsidR="00396E45">
        <w:rPr>
          <w:sz w:val="28"/>
          <w:szCs w:val="28"/>
        </w:rPr>
        <w:t>. Балкан – 9т.</w:t>
      </w:r>
    </w:p>
    <w:p w:rsidR="00396E45" w:rsidRDefault="001F6D4C" w:rsidP="00396E45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7</w:t>
      </w:r>
      <w:r w:rsidR="00396E45">
        <w:rPr>
          <w:sz w:val="28"/>
          <w:szCs w:val="28"/>
        </w:rPr>
        <w:t>. Априлец – 9т.</w:t>
      </w:r>
    </w:p>
    <w:p w:rsidR="00396E45" w:rsidRDefault="001F6D4C" w:rsidP="00396E45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8</w:t>
      </w:r>
      <w:r w:rsidR="00396E45">
        <w:rPr>
          <w:sz w:val="28"/>
          <w:szCs w:val="28"/>
        </w:rPr>
        <w:t>. ЦСКА – 8т.</w:t>
      </w:r>
    </w:p>
    <w:p w:rsidR="001F6D4C" w:rsidRDefault="001F6D4C" w:rsidP="00396E45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9</w:t>
      </w:r>
      <w:r w:rsidR="00396E45">
        <w:rPr>
          <w:sz w:val="28"/>
          <w:szCs w:val="28"/>
        </w:rPr>
        <w:t>.</w:t>
      </w:r>
      <w:r>
        <w:rPr>
          <w:sz w:val="28"/>
          <w:szCs w:val="28"/>
        </w:rPr>
        <w:t xml:space="preserve"> Черно море</w:t>
      </w:r>
      <w:r w:rsidR="00063CCC">
        <w:rPr>
          <w:sz w:val="28"/>
          <w:szCs w:val="28"/>
        </w:rPr>
        <w:t xml:space="preserve"> – 8т.</w:t>
      </w:r>
    </w:p>
    <w:p w:rsidR="001F6D4C" w:rsidRDefault="001F6D4C" w:rsidP="00396E45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 xml:space="preserve">10. Стара Загора – </w:t>
      </w:r>
      <w:r w:rsidR="00063CCC">
        <w:rPr>
          <w:sz w:val="28"/>
          <w:szCs w:val="28"/>
        </w:rPr>
        <w:t>5т.</w:t>
      </w:r>
    </w:p>
    <w:p w:rsidR="001F6D4C" w:rsidRDefault="001F6D4C" w:rsidP="00396E45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 xml:space="preserve">11. БВС – </w:t>
      </w:r>
      <w:r w:rsidR="00063CCC">
        <w:rPr>
          <w:sz w:val="28"/>
          <w:szCs w:val="28"/>
        </w:rPr>
        <w:t>3т.</w:t>
      </w:r>
    </w:p>
    <w:p w:rsidR="001F6D4C" w:rsidRDefault="001F6D4C" w:rsidP="00396E45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 xml:space="preserve">12. Варна – </w:t>
      </w:r>
      <w:r w:rsidR="00063CCC">
        <w:rPr>
          <w:sz w:val="28"/>
          <w:szCs w:val="28"/>
        </w:rPr>
        <w:t>3т.</w:t>
      </w:r>
    </w:p>
    <w:p w:rsidR="001F6D4C" w:rsidRDefault="001F6D4C" w:rsidP="00396E45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 xml:space="preserve">13. АРДА – </w:t>
      </w:r>
      <w:r w:rsidR="00063CCC">
        <w:rPr>
          <w:sz w:val="28"/>
          <w:szCs w:val="28"/>
        </w:rPr>
        <w:t>2т.</w:t>
      </w:r>
    </w:p>
    <w:p w:rsidR="00396E45" w:rsidRDefault="001F6D4C" w:rsidP="00396E45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14. БДИН</w:t>
      </w:r>
      <w:r w:rsidR="00396E4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="00063CCC">
        <w:rPr>
          <w:sz w:val="28"/>
          <w:szCs w:val="28"/>
        </w:rPr>
        <w:t>2т.</w:t>
      </w:r>
    </w:p>
    <w:p w:rsidR="001F6D4C" w:rsidRDefault="00EB6F20" w:rsidP="00396E45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15. Димов Бокс</w:t>
      </w:r>
      <w:r w:rsidR="00836EE3">
        <w:rPr>
          <w:sz w:val="28"/>
          <w:szCs w:val="28"/>
        </w:rPr>
        <w:t>инг</w:t>
      </w:r>
      <w:r>
        <w:rPr>
          <w:sz w:val="28"/>
          <w:szCs w:val="28"/>
        </w:rPr>
        <w:t xml:space="preserve"> –</w:t>
      </w:r>
      <w:r w:rsidR="00063CCC">
        <w:rPr>
          <w:sz w:val="28"/>
          <w:szCs w:val="28"/>
        </w:rPr>
        <w:t xml:space="preserve"> 2т.</w:t>
      </w:r>
      <w:r>
        <w:rPr>
          <w:sz w:val="28"/>
          <w:szCs w:val="28"/>
        </w:rPr>
        <w:t xml:space="preserve"> </w:t>
      </w:r>
    </w:p>
    <w:p w:rsidR="00EB6F20" w:rsidRDefault="00EB6F20" w:rsidP="00396E45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 xml:space="preserve">16. Сторм – </w:t>
      </w:r>
      <w:r w:rsidR="00063CCC">
        <w:rPr>
          <w:sz w:val="28"/>
          <w:szCs w:val="28"/>
        </w:rPr>
        <w:t>2т.</w:t>
      </w:r>
    </w:p>
    <w:p w:rsidR="00EB6F20" w:rsidRDefault="00EB6F20" w:rsidP="00396E45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 xml:space="preserve">17. Ботев Пловдив – </w:t>
      </w:r>
      <w:r w:rsidR="00063CCC">
        <w:rPr>
          <w:sz w:val="28"/>
          <w:szCs w:val="28"/>
        </w:rPr>
        <w:t>2т</w:t>
      </w:r>
    </w:p>
    <w:p w:rsidR="00EB6F20" w:rsidRDefault="00EB6F20" w:rsidP="00396E45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 xml:space="preserve">18. Локомотив Русе – </w:t>
      </w:r>
      <w:r w:rsidR="003D7E34">
        <w:rPr>
          <w:sz w:val="28"/>
          <w:szCs w:val="28"/>
        </w:rPr>
        <w:t>2т.</w:t>
      </w:r>
    </w:p>
    <w:p w:rsidR="00EB6F20" w:rsidRDefault="00EB6F20" w:rsidP="00396E45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 xml:space="preserve">19. Славия – </w:t>
      </w:r>
      <w:r w:rsidR="003D7E34">
        <w:rPr>
          <w:sz w:val="28"/>
          <w:szCs w:val="28"/>
        </w:rPr>
        <w:t>2т.</w:t>
      </w:r>
    </w:p>
    <w:p w:rsidR="00EB6F20" w:rsidRDefault="00EB6F20" w:rsidP="00396E45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20. Спарта</w:t>
      </w:r>
      <w:r w:rsidR="00836EE3">
        <w:rPr>
          <w:sz w:val="28"/>
          <w:szCs w:val="28"/>
        </w:rPr>
        <w:t>к</w:t>
      </w:r>
      <w:bookmarkStart w:id="0" w:name="_GoBack"/>
      <w:bookmarkEnd w:id="0"/>
      <w:r>
        <w:rPr>
          <w:sz w:val="28"/>
          <w:szCs w:val="28"/>
        </w:rPr>
        <w:t xml:space="preserve"> Димитровград – </w:t>
      </w:r>
      <w:r w:rsidR="003D7E34">
        <w:rPr>
          <w:sz w:val="28"/>
          <w:szCs w:val="28"/>
        </w:rPr>
        <w:t>2т.</w:t>
      </w:r>
    </w:p>
    <w:p w:rsidR="00EB6F20" w:rsidRDefault="00EB6F20" w:rsidP="00396E45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 xml:space="preserve">21. Юнайтед спорт – </w:t>
      </w:r>
      <w:r w:rsidR="003D7E34">
        <w:rPr>
          <w:sz w:val="28"/>
          <w:szCs w:val="28"/>
        </w:rPr>
        <w:t>2т.</w:t>
      </w:r>
    </w:p>
    <w:p w:rsidR="00EB6F20" w:rsidRDefault="00EB6F20" w:rsidP="00396E45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22. АСК Сливен – 1т.</w:t>
      </w:r>
    </w:p>
    <w:p w:rsidR="00EB6F20" w:rsidRDefault="00EB6F20" w:rsidP="00396E45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23. Червен Бряг – 1т.</w:t>
      </w:r>
    </w:p>
    <w:p w:rsidR="00EB6F20" w:rsidRDefault="00EB6F20" w:rsidP="00396E45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lastRenderedPageBreak/>
        <w:t>24. Локомотив Горна Оряховица – 1т.</w:t>
      </w:r>
    </w:p>
    <w:p w:rsidR="00EB6F20" w:rsidRDefault="00EB6F20" w:rsidP="00EB6F20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25. Пирин Благоевград – 1т.</w:t>
      </w:r>
    </w:p>
    <w:p w:rsidR="00EB6F20" w:rsidRDefault="00EB6F20" w:rsidP="00EB6F20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26. Победа Бургас – 1т.</w:t>
      </w:r>
    </w:p>
    <w:p w:rsidR="00EB6F20" w:rsidRDefault="00EB6F20" w:rsidP="00EB6F20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27. Спартак Плевен – 1т.</w:t>
      </w:r>
    </w:p>
    <w:p w:rsidR="00396E45" w:rsidRDefault="00EB6F20" w:rsidP="00EB6F20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28. Ямбол – 1т.</w:t>
      </w:r>
    </w:p>
    <w:p w:rsidR="00EB6F20" w:rsidRDefault="00EB6F20" w:rsidP="00EB6F20">
      <w:pPr>
        <w:spacing w:line="360" w:lineRule="auto"/>
        <w:ind w:firstLine="360"/>
        <w:rPr>
          <w:sz w:val="28"/>
          <w:szCs w:val="28"/>
        </w:rPr>
      </w:pPr>
    </w:p>
    <w:p w:rsidR="00EB6F20" w:rsidRPr="00EB6F20" w:rsidRDefault="00C904C7" w:rsidP="00EB6F20">
      <w:pPr>
        <w:spacing w:line="360" w:lineRule="auto"/>
        <w:jc w:val="both"/>
        <w:rPr>
          <w:b/>
          <w:sz w:val="28"/>
          <w:szCs w:val="28"/>
        </w:rPr>
      </w:pPr>
      <w:r w:rsidRPr="00EB6F20">
        <w:rPr>
          <w:b/>
          <w:sz w:val="28"/>
          <w:szCs w:val="28"/>
        </w:rPr>
        <w:t>Боксови клубове които участваха , но не успяха да спечелят точки са :</w:t>
      </w:r>
    </w:p>
    <w:p w:rsidR="00EB6F20" w:rsidRDefault="00EB6F20" w:rsidP="00EB6F20">
      <w:pPr>
        <w:pStyle w:val="ListParagraph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Талани Лом</w:t>
      </w:r>
    </w:p>
    <w:p w:rsidR="00EB6F20" w:rsidRDefault="00EB6F20" w:rsidP="00EB6F20">
      <w:pPr>
        <w:pStyle w:val="ListParagraph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Беласица Петрич</w:t>
      </w:r>
    </w:p>
    <w:p w:rsidR="00EB6F20" w:rsidRDefault="00EB6F20" w:rsidP="00EB6F20">
      <w:pPr>
        <w:pStyle w:val="ListParagraph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Добруджа Добрич</w:t>
      </w:r>
    </w:p>
    <w:p w:rsidR="00EB6F20" w:rsidRDefault="00EB6F20" w:rsidP="00EB6F20">
      <w:pPr>
        <w:pStyle w:val="ListParagraph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Доростол Силистра</w:t>
      </w:r>
    </w:p>
    <w:p w:rsidR="00EB6F20" w:rsidRDefault="00EB6F20" w:rsidP="00EB6F20">
      <w:pPr>
        <w:pStyle w:val="ListParagraph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Ивайло ВТ</w:t>
      </w:r>
    </w:p>
    <w:p w:rsidR="00EB6F20" w:rsidRDefault="00EB6F20" w:rsidP="00EB6F20">
      <w:pPr>
        <w:pStyle w:val="ListParagraph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Ладимекс Перник</w:t>
      </w:r>
    </w:p>
    <w:p w:rsidR="00EB6F20" w:rsidRDefault="00EB6F20" w:rsidP="00EB6F20">
      <w:pPr>
        <w:pStyle w:val="ListParagraph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Кико</w:t>
      </w:r>
    </w:p>
    <w:p w:rsidR="00EB6F20" w:rsidRDefault="00EB6F20" w:rsidP="00EB6F20">
      <w:pPr>
        <w:pStyle w:val="ListParagraph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Лъвовете Петрич</w:t>
      </w:r>
    </w:p>
    <w:p w:rsidR="00EB6F20" w:rsidRDefault="00EB6F20" w:rsidP="00EB6F20">
      <w:pPr>
        <w:pStyle w:val="ListParagraph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Олимпия Разград</w:t>
      </w:r>
    </w:p>
    <w:p w:rsidR="00EB6F20" w:rsidRDefault="00EB6F20" w:rsidP="00EB6F20">
      <w:pPr>
        <w:pStyle w:val="ListParagraph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Миньор Перник</w:t>
      </w:r>
    </w:p>
    <w:p w:rsidR="00EB6F20" w:rsidRDefault="00EB6F20" w:rsidP="00EB6F20">
      <w:pPr>
        <w:pStyle w:val="ListParagraph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Омуртаг</w:t>
      </w:r>
    </w:p>
    <w:p w:rsidR="00EB6F20" w:rsidRDefault="00EB6F20" w:rsidP="00EB6F20">
      <w:pPr>
        <w:pStyle w:val="ListParagraph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Първенец Пловдив</w:t>
      </w:r>
    </w:p>
    <w:p w:rsidR="00EB6F20" w:rsidRDefault="00EB6F20" w:rsidP="00EB6F20">
      <w:pPr>
        <w:pStyle w:val="ListParagraph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Светкавица Търговище</w:t>
      </w:r>
    </w:p>
    <w:p w:rsidR="00EB6F20" w:rsidRDefault="00EB6F20" w:rsidP="00EB6F20">
      <w:pPr>
        <w:pStyle w:val="ListParagraph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Самоков</w:t>
      </w:r>
    </w:p>
    <w:p w:rsidR="00EB6F20" w:rsidRDefault="00EB6F20" w:rsidP="00EB6F20">
      <w:pPr>
        <w:pStyle w:val="ListParagraph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СВ Хасково</w:t>
      </w:r>
    </w:p>
    <w:p w:rsidR="00EB6F20" w:rsidRDefault="00EB6F20" w:rsidP="00EB6F20">
      <w:pPr>
        <w:pStyle w:val="ListParagraph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Спартак Пловдив</w:t>
      </w:r>
    </w:p>
    <w:p w:rsidR="00EB6F20" w:rsidRPr="00EB6F20" w:rsidRDefault="00EB6F20" w:rsidP="00EB6F20">
      <w:pPr>
        <w:pStyle w:val="ListParagraph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Хасково</w:t>
      </w:r>
    </w:p>
    <w:p w:rsidR="00C904C7" w:rsidRDefault="00C904C7" w:rsidP="00C904C7">
      <w:pPr>
        <w:spacing w:line="360" w:lineRule="auto"/>
        <w:ind w:firstLine="360"/>
        <w:jc w:val="both"/>
        <w:rPr>
          <w:sz w:val="28"/>
          <w:szCs w:val="28"/>
        </w:rPr>
      </w:pPr>
    </w:p>
    <w:sectPr w:rsidR="00C904C7" w:rsidSect="0014476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36" w:right="1417" w:bottom="1417" w:left="1417" w:header="0" w:footer="2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6153" w:rsidRDefault="00AC6153" w:rsidP="00144764">
      <w:r>
        <w:separator/>
      </w:r>
    </w:p>
  </w:endnote>
  <w:endnote w:type="continuationSeparator" w:id="0">
    <w:p w:rsidR="00AC6153" w:rsidRDefault="00AC6153" w:rsidP="00144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4764" w:rsidRDefault="00C73178">
    <w:pPr>
      <w:pStyle w:val="Footer"/>
    </w:pPr>
    <w:r>
      <w:rPr>
        <w:noProof/>
        <w:lang w:val="en-US" w:eastAsia="en-US"/>
      </w:rPr>
      <w:drawing>
        <wp:inline distT="0" distB="0" distL="0" distR="0" wp14:anchorId="4399F1F6" wp14:editId="03E43FF1">
          <wp:extent cx="5745480" cy="629285"/>
          <wp:effectExtent l="0" t="0" r="0" b="0"/>
          <wp:docPr id="2" name="Picture 2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 w:eastAsia="en-US"/>
      </w:rPr>
      <w:drawing>
        <wp:inline distT="0" distB="0" distL="0" distR="0" wp14:anchorId="6675A9C2" wp14:editId="4AFE73EF">
          <wp:extent cx="5745480" cy="629285"/>
          <wp:effectExtent l="0" t="0" r="0" b="0"/>
          <wp:docPr id="3" name="Picture 3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 w:eastAsia="en-US"/>
      </w:rPr>
      <w:drawing>
        <wp:inline distT="0" distB="0" distL="0" distR="0" wp14:anchorId="1EB2665A" wp14:editId="3D0D4BF5">
          <wp:extent cx="5745480" cy="629285"/>
          <wp:effectExtent l="0" t="0" r="0" b="0"/>
          <wp:docPr id="4" name="Picture 4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4764" w:rsidRPr="00144764" w:rsidRDefault="00C73178" w:rsidP="00144764">
    <w:pPr>
      <w:pStyle w:val="Footer"/>
      <w:ind w:left="-1417"/>
      <w:rPr>
        <w:lang w:val="en-US"/>
      </w:rPr>
    </w:pPr>
    <w:r>
      <w:rPr>
        <w:noProof/>
        <w:lang w:val="en-US" w:eastAsia="en-US"/>
      </w:rPr>
      <w:drawing>
        <wp:inline distT="0" distB="0" distL="0" distR="0" wp14:anchorId="4227D7DC" wp14:editId="0D90F54E">
          <wp:extent cx="7547610" cy="819150"/>
          <wp:effectExtent l="0" t="0" r="0" b="0"/>
          <wp:docPr id="5" name="Picture 5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761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5831" w:rsidRDefault="009D583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6153" w:rsidRDefault="00AC6153" w:rsidP="00144764">
      <w:r>
        <w:separator/>
      </w:r>
    </w:p>
  </w:footnote>
  <w:footnote w:type="continuationSeparator" w:id="0">
    <w:p w:rsidR="00AC6153" w:rsidRDefault="00AC6153" w:rsidP="001447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5831" w:rsidRDefault="009D583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4764" w:rsidRPr="00144764" w:rsidRDefault="00C73178" w:rsidP="00144764">
    <w:pPr>
      <w:pStyle w:val="Header"/>
      <w:ind w:left="-1417"/>
      <w:rPr>
        <w:lang w:val="en-US"/>
      </w:rPr>
    </w:pPr>
    <w:r>
      <w:rPr>
        <w:noProof/>
        <w:lang w:val="en-US" w:eastAsia="en-US"/>
      </w:rPr>
      <w:drawing>
        <wp:inline distT="0" distB="0" distL="0" distR="0" wp14:anchorId="6CAB45B9" wp14:editId="019EC937">
          <wp:extent cx="7600315" cy="1448435"/>
          <wp:effectExtent l="0" t="0" r="0" b="0"/>
          <wp:docPr id="1" name="Picture 1" descr="BBF-NEW-LETTERHEAD_correc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BF-NEW-LETTERHEAD_correc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0315" cy="1448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5831" w:rsidRDefault="009D583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417B9"/>
    <w:multiLevelType w:val="hybridMultilevel"/>
    <w:tmpl w:val="72FA81E8"/>
    <w:lvl w:ilvl="0" w:tplc="71B6D03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93343A"/>
    <w:multiLevelType w:val="hybridMultilevel"/>
    <w:tmpl w:val="DC22AB0E"/>
    <w:lvl w:ilvl="0" w:tplc="19705E1C">
      <w:start w:val="3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E20A6C"/>
    <w:multiLevelType w:val="hybridMultilevel"/>
    <w:tmpl w:val="6CDA5324"/>
    <w:lvl w:ilvl="0" w:tplc="0DBAEAEE">
      <w:start w:val="2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437DC4"/>
    <w:multiLevelType w:val="hybridMultilevel"/>
    <w:tmpl w:val="C7E420FC"/>
    <w:lvl w:ilvl="0" w:tplc="D8C82968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178"/>
    <w:rsid w:val="000342D8"/>
    <w:rsid w:val="00063CCC"/>
    <w:rsid w:val="00081FA1"/>
    <w:rsid w:val="00144764"/>
    <w:rsid w:val="001F6D4C"/>
    <w:rsid w:val="00205242"/>
    <w:rsid w:val="00231BCD"/>
    <w:rsid w:val="002A4A8E"/>
    <w:rsid w:val="002B562C"/>
    <w:rsid w:val="002D02C1"/>
    <w:rsid w:val="00301B24"/>
    <w:rsid w:val="00320227"/>
    <w:rsid w:val="003302ED"/>
    <w:rsid w:val="0034563D"/>
    <w:rsid w:val="00360D20"/>
    <w:rsid w:val="003639E7"/>
    <w:rsid w:val="00396E45"/>
    <w:rsid w:val="003A253A"/>
    <w:rsid w:val="003A6937"/>
    <w:rsid w:val="003B3334"/>
    <w:rsid w:val="003D7E34"/>
    <w:rsid w:val="004035AA"/>
    <w:rsid w:val="004116A2"/>
    <w:rsid w:val="00455917"/>
    <w:rsid w:val="00487BD3"/>
    <w:rsid w:val="00570DB0"/>
    <w:rsid w:val="005767CF"/>
    <w:rsid w:val="00576D0A"/>
    <w:rsid w:val="005A282E"/>
    <w:rsid w:val="005F49F3"/>
    <w:rsid w:val="00637BA4"/>
    <w:rsid w:val="00657796"/>
    <w:rsid w:val="006C5163"/>
    <w:rsid w:val="006F3DFF"/>
    <w:rsid w:val="0071344D"/>
    <w:rsid w:val="0076018A"/>
    <w:rsid w:val="00803AE2"/>
    <w:rsid w:val="00836EE3"/>
    <w:rsid w:val="00853C82"/>
    <w:rsid w:val="00880A3B"/>
    <w:rsid w:val="008F5307"/>
    <w:rsid w:val="00917784"/>
    <w:rsid w:val="009A1F15"/>
    <w:rsid w:val="009B237E"/>
    <w:rsid w:val="009D5831"/>
    <w:rsid w:val="00A0024D"/>
    <w:rsid w:val="00A06370"/>
    <w:rsid w:val="00A212AD"/>
    <w:rsid w:val="00A40CD1"/>
    <w:rsid w:val="00A97AD4"/>
    <w:rsid w:val="00AA73B0"/>
    <w:rsid w:val="00AB2A46"/>
    <w:rsid w:val="00AC6153"/>
    <w:rsid w:val="00B215F5"/>
    <w:rsid w:val="00BB6A6C"/>
    <w:rsid w:val="00C3098A"/>
    <w:rsid w:val="00C72B5D"/>
    <w:rsid w:val="00C73178"/>
    <w:rsid w:val="00C904C7"/>
    <w:rsid w:val="00C94C84"/>
    <w:rsid w:val="00CB5611"/>
    <w:rsid w:val="00D512D9"/>
    <w:rsid w:val="00D876C6"/>
    <w:rsid w:val="00DE427D"/>
    <w:rsid w:val="00E238F0"/>
    <w:rsid w:val="00E37B84"/>
    <w:rsid w:val="00E76444"/>
    <w:rsid w:val="00EA5F79"/>
    <w:rsid w:val="00EB6F20"/>
    <w:rsid w:val="00F11364"/>
    <w:rsid w:val="00F27248"/>
    <w:rsid w:val="00F84CF7"/>
    <w:rsid w:val="00FE2498"/>
    <w:rsid w:val="00FE3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F387C7"/>
  <w15:docId w15:val="{F3C7F705-C7B5-4468-B35E-BBE50E81D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237E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476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44764"/>
  </w:style>
  <w:style w:type="paragraph" w:styleId="Footer">
    <w:name w:val="footer"/>
    <w:basedOn w:val="Normal"/>
    <w:link w:val="FooterChar"/>
    <w:uiPriority w:val="99"/>
    <w:unhideWhenUsed/>
    <w:rsid w:val="0014476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44764"/>
  </w:style>
  <w:style w:type="paragraph" w:styleId="BalloonText">
    <w:name w:val="Balloon Text"/>
    <w:basedOn w:val="Normal"/>
    <w:link w:val="BalloonTextChar"/>
    <w:uiPriority w:val="99"/>
    <w:semiHidden/>
    <w:unhideWhenUsed/>
    <w:rsid w:val="001447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76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904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86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len\Download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C68EB6-0523-4C87-A8B4-3BC3B167F3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128</TotalTime>
  <Pages>2</Pages>
  <Words>142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 Videnova</dc:creator>
  <cp:lastModifiedBy>Maria</cp:lastModifiedBy>
  <cp:revision>23</cp:revision>
  <dcterms:created xsi:type="dcterms:W3CDTF">2021-03-31T08:55:00Z</dcterms:created>
  <dcterms:modified xsi:type="dcterms:W3CDTF">2021-07-15T13:16:00Z</dcterms:modified>
</cp:coreProperties>
</file>